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F32" w:rsidRPr="001A34CF" w:rsidRDefault="00476F32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251658240;visibility:visible" from="24.3pt,14.55pt" to="192.3pt,14.55pt"/>
        </w:pict>
      </w:r>
      <w:r w:rsidRPr="001A34CF">
        <w:rPr>
          <w:rFonts w:ascii="Times New Roman" w:hAnsi="Times New Roman" w:cs="Times New Roman"/>
          <w:b/>
          <w:bCs/>
          <w:sz w:val="24"/>
          <w:szCs w:val="24"/>
        </w:rPr>
        <w:t>TRƯỜNG THPT HÀM THUẬN BẮ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           </w:t>
      </w:r>
      <w:r w:rsidRPr="001A34CF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476F32" w:rsidRPr="001B4A9C" w:rsidRDefault="00476F32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</w:t>
      </w:r>
      <w:r w:rsidRPr="001B4A9C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476F32" w:rsidRPr="001B4A9C" w:rsidRDefault="00476F32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(ĐỀ CHÍNH THỨC)                     </w:t>
      </w:r>
      <w:r w:rsidRPr="001B4A9C">
        <w:rPr>
          <w:rFonts w:ascii="Times New Roman" w:hAnsi="Times New Roman" w:cs="Times New Roman"/>
          <w:sz w:val="26"/>
          <w:szCs w:val="26"/>
        </w:rPr>
        <w:t xml:space="preserve">Môn: Toán (chương trình </w:t>
      </w:r>
      <w:r>
        <w:rPr>
          <w:rFonts w:ascii="Times New Roman" w:hAnsi="Times New Roman" w:cs="Times New Roman"/>
          <w:sz w:val="26"/>
          <w:szCs w:val="26"/>
        </w:rPr>
        <w:t>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</w:p>
    <w:p w:rsidR="00476F32" w:rsidRPr="001B4A9C" w:rsidRDefault="00476F32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 w:rsidRPr="001B4A9C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476F32" w:rsidRDefault="00476F32" w:rsidP="001A34C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476F32" w:rsidRDefault="00476F32" w:rsidP="001A34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229FB">
        <w:rPr>
          <w:rFonts w:ascii="Times New Roman" w:hAnsi="Times New Roman" w:cs="Times New Roman"/>
          <w:b/>
          <w:bCs/>
          <w:sz w:val="26"/>
          <w:szCs w:val="26"/>
        </w:rPr>
        <w:t>Câu 1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(1 điểm)</w:t>
      </w:r>
      <w:r w:rsidRPr="005229FB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5229FB">
        <w:rPr>
          <w:rFonts w:ascii="Times New Roman" w:hAnsi="Times New Roman" w:cs="Times New Roman"/>
          <w:sz w:val="26"/>
          <w:szCs w:val="26"/>
        </w:rPr>
        <w:t xml:space="preserve"> Từ các chữ số 0,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229FB">
        <w:rPr>
          <w:rFonts w:ascii="Times New Roman" w:hAnsi="Times New Roman" w:cs="Times New Roman"/>
          <w:sz w:val="26"/>
          <w:szCs w:val="26"/>
        </w:rPr>
        <w:t>1,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229FB">
        <w:rPr>
          <w:rFonts w:ascii="Times New Roman" w:hAnsi="Times New Roman" w:cs="Times New Roman"/>
          <w:sz w:val="26"/>
          <w:szCs w:val="26"/>
        </w:rPr>
        <w:t>2,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229FB">
        <w:rPr>
          <w:rFonts w:ascii="Times New Roman" w:hAnsi="Times New Roman" w:cs="Times New Roman"/>
          <w:sz w:val="26"/>
          <w:szCs w:val="26"/>
        </w:rPr>
        <w:t>3,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229FB">
        <w:rPr>
          <w:rFonts w:ascii="Times New Roman" w:hAnsi="Times New Roman" w:cs="Times New Roman"/>
          <w:sz w:val="26"/>
          <w:szCs w:val="26"/>
        </w:rPr>
        <w:t>4,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229FB">
        <w:rPr>
          <w:rFonts w:ascii="Times New Roman" w:hAnsi="Times New Roman" w:cs="Times New Roman"/>
          <w:sz w:val="26"/>
          <w:szCs w:val="26"/>
        </w:rPr>
        <w:t>5,</w:t>
      </w:r>
      <w:r>
        <w:rPr>
          <w:rFonts w:ascii="Times New Roman" w:hAnsi="Times New Roman" w:cs="Times New Roman"/>
          <w:sz w:val="26"/>
          <w:szCs w:val="26"/>
        </w:rPr>
        <w:t xml:space="preserve"> 6 c</w:t>
      </w:r>
      <w:r w:rsidRPr="005229FB">
        <w:rPr>
          <w:rFonts w:ascii="Times New Roman" w:hAnsi="Times New Roman" w:cs="Times New Roman"/>
          <w:sz w:val="26"/>
          <w:szCs w:val="26"/>
        </w:rPr>
        <w:t xml:space="preserve">ó thể lập bao nhiêu số tự nhiên </w:t>
      </w:r>
      <w:r>
        <w:rPr>
          <w:rFonts w:ascii="Times New Roman" w:hAnsi="Times New Roman" w:cs="Times New Roman"/>
          <w:sz w:val="26"/>
          <w:szCs w:val="26"/>
        </w:rPr>
        <w:t>có 3</w:t>
      </w:r>
      <w:r w:rsidRPr="002A6FE9">
        <w:rPr>
          <w:rFonts w:ascii="Times New Roman" w:hAnsi="Times New Roman" w:cs="Times New Roman"/>
          <w:sz w:val="26"/>
          <w:szCs w:val="26"/>
        </w:rPr>
        <w:t xml:space="preserve"> chữ số khác nhau và là số chẵn?</w:t>
      </w:r>
    </w:p>
    <w:p w:rsidR="00476F32" w:rsidRDefault="00476F32" w:rsidP="001A34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A6FE9">
        <w:rPr>
          <w:rFonts w:ascii="Times New Roman" w:hAnsi="Times New Roman" w:cs="Times New Roman"/>
          <w:b/>
          <w:bCs/>
          <w:sz w:val="26"/>
          <w:szCs w:val="26"/>
        </w:rPr>
        <w:t xml:space="preserve">Câu 2 (1 điểm): </w:t>
      </w:r>
      <w:r>
        <w:rPr>
          <w:rFonts w:ascii="Times New Roman" w:hAnsi="Times New Roman" w:cs="Times New Roman"/>
          <w:sz w:val="26"/>
          <w:szCs w:val="26"/>
        </w:rPr>
        <w:t>Từ các chữ số 1, 3, 4, 6, 7, 8, 9 có thể lập được bao nhiêu số tự nhiên có 4 chữ số khác nhau, trong đó có chữ số 4.</w:t>
      </w:r>
    </w:p>
    <w:p w:rsidR="00476F32" w:rsidRDefault="00476F32" w:rsidP="001A34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A6FE9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2A6FE9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2A6FE9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 w:rsidRPr="002A6FE9">
        <w:rPr>
          <w:rFonts w:ascii="Times New Roman" w:hAnsi="Times New Roman" w:cs="Times New Roman"/>
          <w:sz w:val="26"/>
          <w:szCs w:val="26"/>
        </w:rPr>
        <w:t xml:space="preserve"> Có bao nhiêu cách xếp 4 người Việt Nam và 3 người Mỹ ngồi trên một ghế</w:t>
      </w:r>
      <w:r>
        <w:rPr>
          <w:rFonts w:ascii="Times New Roman" w:hAnsi="Times New Roman" w:cs="Times New Roman"/>
          <w:sz w:val="26"/>
          <w:szCs w:val="26"/>
        </w:rPr>
        <w:t xml:space="preserve"> dài s</w:t>
      </w:r>
      <w:r w:rsidRPr="002A6FE9">
        <w:rPr>
          <w:rFonts w:ascii="Times New Roman" w:hAnsi="Times New Roman" w:cs="Times New Roman"/>
          <w:sz w:val="26"/>
          <w:szCs w:val="26"/>
        </w:rPr>
        <w:t>ao cho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76F32" w:rsidRDefault="00476F32" w:rsidP="001A34CF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161EDB">
        <w:rPr>
          <w:rFonts w:ascii="Times New Roman" w:hAnsi="Times New Roman" w:cs="Times New Roman"/>
          <w:sz w:val="26"/>
          <w:szCs w:val="26"/>
        </w:rPr>
        <w:t>gười cùng quốc tịch ngồi gần nhau?</w:t>
      </w:r>
    </w:p>
    <w:p w:rsidR="00476F32" w:rsidRPr="00161EDB" w:rsidRDefault="00476F32" w:rsidP="001A34CF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Hai đầu ghế là người Việt Nam.</w:t>
      </w:r>
    </w:p>
    <w:p w:rsidR="00476F32" w:rsidRPr="005229FB" w:rsidRDefault="00476F32" w:rsidP="001A34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4(2 điểm)</w:t>
      </w:r>
      <w:r w:rsidRPr="005229FB">
        <w:rPr>
          <w:rFonts w:ascii="Times New Roman" w:hAnsi="Times New Roman" w:cs="Times New Roman"/>
          <w:b/>
          <w:bCs/>
          <w:sz w:val="26"/>
          <w:szCs w:val="26"/>
        </w:rPr>
        <w:t>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Tìm số nguyên dương n biết rằng hệ số của </w:t>
      </w:r>
      <w:r w:rsidRPr="00F8644F">
        <w:rPr>
          <w:rFonts w:ascii="Times New Roman" w:hAnsi="Times New Roman" w:cs="Times New Roman"/>
          <w:position w:val="-6"/>
          <w:sz w:val="26"/>
          <w:szCs w:val="26"/>
        </w:rPr>
        <w:object w:dxaOrig="4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7.25pt" o:ole="">
            <v:imagedata r:id="rId5" o:title=""/>
          </v:shape>
          <o:OLEObject Type="Embed" ProgID="Equation.DSMT4" ShapeID="_x0000_i1025" DrawAspect="Content" ObjectID="_1447130835" r:id="rId6"/>
        </w:object>
      </w:r>
      <w:r>
        <w:rPr>
          <w:rFonts w:ascii="Times New Roman" w:hAnsi="Times New Roman" w:cs="Times New Roman"/>
          <w:sz w:val="26"/>
          <w:szCs w:val="26"/>
        </w:rPr>
        <w:t xml:space="preserve"> trong khai triển </w:t>
      </w:r>
      <w:r w:rsidRPr="00F8644F">
        <w:rPr>
          <w:rFonts w:ascii="Times New Roman" w:hAnsi="Times New Roman" w:cs="Times New Roman"/>
          <w:position w:val="-30"/>
          <w:sz w:val="26"/>
          <w:szCs w:val="26"/>
        </w:rPr>
        <w:object w:dxaOrig="960" w:dyaOrig="780">
          <v:shape id="_x0000_i1026" type="#_x0000_t75" style="width:48pt;height:39pt" o:ole="">
            <v:imagedata r:id="rId7" o:title=""/>
          </v:shape>
          <o:OLEObject Type="Embed" ProgID="Equation.DSMT4" ShapeID="_x0000_i1026" DrawAspect="Content" ObjectID="_1447130836" r:id="rId8"/>
        </w:object>
      </w:r>
      <w:r>
        <w:rPr>
          <w:rFonts w:ascii="Times New Roman" w:hAnsi="Times New Roman" w:cs="Times New Roman"/>
          <w:sz w:val="26"/>
          <w:szCs w:val="26"/>
        </w:rPr>
        <w:t xml:space="preserve"> bằng 31</w:t>
      </w:r>
      <w:r w:rsidRPr="005229FB">
        <w:rPr>
          <w:rFonts w:ascii="Times New Roman" w:hAnsi="Times New Roman" w:cs="Times New Roman"/>
          <w:sz w:val="26"/>
          <w:szCs w:val="26"/>
        </w:rPr>
        <w:t>.</w:t>
      </w:r>
    </w:p>
    <w:p w:rsidR="00476F32" w:rsidRPr="005229FB" w:rsidRDefault="00476F32" w:rsidP="001A34C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5 (3 điểm)</w:t>
      </w:r>
      <w:r w:rsidRPr="005229FB">
        <w:rPr>
          <w:rFonts w:ascii="Times New Roman" w:hAnsi="Times New Roman" w:cs="Times New Roman"/>
          <w:b/>
          <w:bCs/>
          <w:sz w:val="26"/>
          <w:szCs w:val="26"/>
        </w:rPr>
        <w:t>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229FB">
        <w:rPr>
          <w:rFonts w:ascii="Times New Roman" w:hAnsi="Times New Roman" w:cs="Times New Roman"/>
          <w:sz w:val="26"/>
          <w:szCs w:val="26"/>
        </w:rPr>
        <w:t xml:space="preserve">Một </w:t>
      </w:r>
      <w:r>
        <w:rPr>
          <w:rFonts w:ascii="Times New Roman" w:hAnsi="Times New Roman" w:cs="Times New Roman"/>
          <w:sz w:val="26"/>
          <w:szCs w:val="26"/>
        </w:rPr>
        <w:t>hộp đựng 13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cây thước kẻ, trong đó có 5 cây loại 50cm, 4 cây loại 20cm, 4 cây loại 10cm</w:t>
      </w:r>
      <w:r w:rsidRPr="005229F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Lấy ngẫu nhiên một thước kẻ trong hộp trên. Gọi X là chiều dài cây thước kẻ được lấy ra.</w:t>
      </w:r>
    </w:p>
    <w:p w:rsidR="00476F32" w:rsidRPr="005229FB" w:rsidRDefault="00476F32" w:rsidP="001A34C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</w:t>
      </w:r>
      <w:r w:rsidRPr="005229FB">
        <w:rPr>
          <w:rFonts w:ascii="Times New Roman" w:hAnsi="Times New Roman" w:cs="Times New Roman"/>
          <w:sz w:val="26"/>
          <w:szCs w:val="26"/>
        </w:rPr>
        <w:t>ập bảng phân bố xác suất của X.</w:t>
      </w:r>
    </w:p>
    <w:p w:rsidR="00476F32" w:rsidRPr="005229FB" w:rsidRDefault="00476F32" w:rsidP="001A34C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229FB">
        <w:rPr>
          <w:rFonts w:ascii="Times New Roman" w:hAnsi="Times New Roman" w:cs="Times New Roman"/>
          <w:sz w:val="26"/>
          <w:szCs w:val="26"/>
        </w:rPr>
        <w:t>Tính kì vọ</w:t>
      </w:r>
      <w:r>
        <w:rPr>
          <w:rFonts w:ascii="Times New Roman" w:hAnsi="Times New Roman" w:cs="Times New Roman"/>
          <w:sz w:val="26"/>
          <w:szCs w:val="26"/>
        </w:rPr>
        <w:t xml:space="preserve">ng </w:t>
      </w:r>
      <w:r w:rsidRPr="005229FB">
        <w:rPr>
          <w:rFonts w:ascii="Times New Roman" w:hAnsi="Times New Roman" w:cs="Times New Roman"/>
          <w:sz w:val="26"/>
          <w:szCs w:val="26"/>
        </w:rPr>
        <w:t>và phương sai của X.</w:t>
      </w:r>
    </w:p>
    <w:p w:rsidR="00476F32" w:rsidRDefault="00476F32" w:rsidP="001A34C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---------------------HẾT------------------------</w:t>
      </w:r>
    </w:p>
    <w:p w:rsidR="00476F32" w:rsidRDefault="00476F32" w:rsidP="004B58A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76F32" w:rsidRDefault="00476F32" w:rsidP="001A34CF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76F32" w:rsidRDefault="00476F32" w:rsidP="001A34CF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76F32" w:rsidRDefault="00476F32" w:rsidP="001A34CF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76F32" w:rsidRDefault="00476F32" w:rsidP="001A34CF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76F32" w:rsidRDefault="00476F32" w:rsidP="001A34CF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76F32" w:rsidRPr="001A34CF" w:rsidRDefault="00476F32" w:rsidP="001A34CF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_x0000_s1027" style="position:absolute;z-index:251659264;visibility:visible" from="24.3pt,14.55pt" to="192.3pt,14.55pt"/>
        </w:pict>
      </w:r>
      <w:r w:rsidRPr="001A34CF">
        <w:rPr>
          <w:rFonts w:ascii="Times New Roman" w:hAnsi="Times New Roman" w:cs="Times New Roman"/>
          <w:b/>
          <w:bCs/>
          <w:sz w:val="24"/>
          <w:szCs w:val="24"/>
        </w:rPr>
        <w:t>TRƯỜNG THPT HÀM THUẬN BẮ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           </w:t>
      </w:r>
      <w:r w:rsidRPr="001A34CF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476F32" w:rsidRPr="001B4A9C" w:rsidRDefault="00476F32" w:rsidP="001A34CF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</w:t>
      </w:r>
      <w:r w:rsidRPr="001B4A9C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476F32" w:rsidRPr="001B4A9C" w:rsidRDefault="00476F32" w:rsidP="001A34CF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(ĐỀ CHÍNH THỨC)                     </w:t>
      </w:r>
      <w:r w:rsidRPr="001B4A9C">
        <w:rPr>
          <w:rFonts w:ascii="Times New Roman" w:hAnsi="Times New Roman" w:cs="Times New Roman"/>
          <w:sz w:val="26"/>
          <w:szCs w:val="26"/>
        </w:rPr>
        <w:t xml:space="preserve">Môn: Toán (chương trình </w:t>
      </w:r>
      <w:r>
        <w:rPr>
          <w:rFonts w:ascii="Times New Roman" w:hAnsi="Times New Roman" w:cs="Times New Roman"/>
          <w:sz w:val="26"/>
          <w:szCs w:val="26"/>
        </w:rPr>
        <w:t>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</w:p>
    <w:p w:rsidR="00476F32" w:rsidRPr="001B4A9C" w:rsidRDefault="00476F32" w:rsidP="001A34CF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 w:rsidRPr="001B4A9C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476F32" w:rsidRDefault="00476F32" w:rsidP="001A34C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2</w:t>
      </w:r>
    </w:p>
    <w:p w:rsidR="00476F32" w:rsidRDefault="00476F32" w:rsidP="001A34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229FB">
        <w:rPr>
          <w:rFonts w:ascii="Times New Roman" w:hAnsi="Times New Roman" w:cs="Times New Roman"/>
          <w:b/>
          <w:bCs/>
          <w:sz w:val="26"/>
          <w:szCs w:val="26"/>
        </w:rPr>
        <w:t>Câu 1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(1 điểm)</w:t>
      </w:r>
      <w:r w:rsidRPr="005229FB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5229FB">
        <w:rPr>
          <w:rFonts w:ascii="Times New Roman" w:hAnsi="Times New Roman" w:cs="Times New Roman"/>
          <w:sz w:val="26"/>
          <w:szCs w:val="26"/>
        </w:rPr>
        <w:t xml:space="preserve"> Từ các chữ số 0,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229FB">
        <w:rPr>
          <w:rFonts w:ascii="Times New Roman" w:hAnsi="Times New Roman" w:cs="Times New Roman"/>
          <w:sz w:val="26"/>
          <w:szCs w:val="26"/>
        </w:rPr>
        <w:t>1,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229FB">
        <w:rPr>
          <w:rFonts w:ascii="Times New Roman" w:hAnsi="Times New Roman" w:cs="Times New Roman"/>
          <w:sz w:val="26"/>
          <w:szCs w:val="26"/>
        </w:rPr>
        <w:t>2,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229FB">
        <w:rPr>
          <w:rFonts w:ascii="Times New Roman" w:hAnsi="Times New Roman" w:cs="Times New Roman"/>
          <w:sz w:val="26"/>
          <w:szCs w:val="26"/>
        </w:rPr>
        <w:t>3,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229FB">
        <w:rPr>
          <w:rFonts w:ascii="Times New Roman" w:hAnsi="Times New Roman" w:cs="Times New Roman"/>
          <w:sz w:val="26"/>
          <w:szCs w:val="26"/>
        </w:rPr>
        <w:t>4,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229FB">
        <w:rPr>
          <w:rFonts w:ascii="Times New Roman" w:hAnsi="Times New Roman" w:cs="Times New Roman"/>
          <w:sz w:val="26"/>
          <w:szCs w:val="26"/>
        </w:rPr>
        <w:t>5,</w:t>
      </w:r>
      <w:r>
        <w:rPr>
          <w:rFonts w:ascii="Times New Roman" w:hAnsi="Times New Roman" w:cs="Times New Roman"/>
          <w:sz w:val="26"/>
          <w:szCs w:val="26"/>
        </w:rPr>
        <w:t xml:space="preserve"> 6 c</w:t>
      </w:r>
      <w:r w:rsidRPr="005229FB">
        <w:rPr>
          <w:rFonts w:ascii="Times New Roman" w:hAnsi="Times New Roman" w:cs="Times New Roman"/>
          <w:sz w:val="26"/>
          <w:szCs w:val="26"/>
        </w:rPr>
        <w:t xml:space="preserve">ó thể lập bao nhiêu số tự nhiên </w:t>
      </w:r>
      <w:r>
        <w:rPr>
          <w:rFonts w:ascii="Times New Roman" w:hAnsi="Times New Roman" w:cs="Times New Roman"/>
          <w:sz w:val="26"/>
          <w:szCs w:val="26"/>
        </w:rPr>
        <w:t>có 4</w:t>
      </w:r>
      <w:r w:rsidRPr="002A6FE9">
        <w:rPr>
          <w:rFonts w:ascii="Times New Roman" w:hAnsi="Times New Roman" w:cs="Times New Roman"/>
          <w:sz w:val="26"/>
          <w:szCs w:val="26"/>
        </w:rPr>
        <w:t xml:space="preserve"> chữ số khác nhau và </w:t>
      </w:r>
      <w:r>
        <w:rPr>
          <w:rFonts w:ascii="Times New Roman" w:hAnsi="Times New Roman" w:cs="Times New Roman"/>
          <w:sz w:val="26"/>
          <w:szCs w:val="26"/>
        </w:rPr>
        <w:t>chia hết cho 5</w:t>
      </w:r>
      <w:r w:rsidRPr="002A6FE9">
        <w:rPr>
          <w:rFonts w:ascii="Times New Roman" w:hAnsi="Times New Roman" w:cs="Times New Roman"/>
          <w:sz w:val="26"/>
          <w:szCs w:val="26"/>
        </w:rPr>
        <w:t>?</w:t>
      </w:r>
    </w:p>
    <w:p w:rsidR="00476F32" w:rsidRDefault="00476F32" w:rsidP="001A34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A6FE9">
        <w:rPr>
          <w:rFonts w:ascii="Times New Roman" w:hAnsi="Times New Roman" w:cs="Times New Roman"/>
          <w:b/>
          <w:bCs/>
          <w:sz w:val="26"/>
          <w:szCs w:val="26"/>
        </w:rPr>
        <w:t xml:space="preserve">Câu 2 (1 điểm): </w:t>
      </w:r>
      <w:r>
        <w:rPr>
          <w:rFonts w:ascii="Times New Roman" w:hAnsi="Times New Roman" w:cs="Times New Roman"/>
          <w:sz w:val="26"/>
          <w:szCs w:val="26"/>
        </w:rPr>
        <w:t>Từ các chữ số 2, 3, 5, 6, 7, 8, 9 có thể lập được bao nhiêu số tự nhiên có 3 chữ số khác nhau, trong đó có chữ số 8.</w:t>
      </w:r>
    </w:p>
    <w:p w:rsidR="00476F32" w:rsidRDefault="00476F32" w:rsidP="001A34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A6FE9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2A6FE9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r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2A6FE9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 w:rsidRPr="002A6FE9">
        <w:rPr>
          <w:rFonts w:ascii="Times New Roman" w:hAnsi="Times New Roman" w:cs="Times New Roman"/>
          <w:sz w:val="26"/>
          <w:szCs w:val="26"/>
        </w:rPr>
        <w:t xml:space="preserve"> Có bao nhiêu cách xếp </w:t>
      </w:r>
      <w:r>
        <w:rPr>
          <w:rFonts w:ascii="Times New Roman" w:hAnsi="Times New Roman" w:cs="Times New Roman"/>
          <w:sz w:val="26"/>
          <w:szCs w:val="26"/>
        </w:rPr>
        <w:t xml:space="preserve">5 quyển sách toán </w:t>
      </w:r>
      <w:r w:rsidRPr="002A6FE9">
        <w:rPr>
          <w:rFonts w:ascii="Times New Roman" w:hAnsi="Times New Roman" w:cs="Times New Roman"/>
          <w:sz w:val="26"/>
          <w:szCs w:val="26"/>
        </w:rPr>
        <w:t xml:space="preserve">và 3 </w:t>
      </w:r>
      <w:r>
        <w:rPr>
          <w:rFonts w:ascii="Times New Roman" w:hAnsi="Times New Roman" w:cs="Times New Roman"/>
          <w:sz w:val="26"/>
          <w:szCs w:val="26"/>
        </w:rPr>
        <w:t>quyển sách lý lên kệ sách sao cho:</w:t>
      </w:r>
    </w:p>
    <w:p w:rsidR="00476F32" w:rsidRDefault="00476F32" w:rsidP="001A34CF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</w:t>
      </w:r>
      <w:r w:rsidRPr="00161EDB">
        <w:rPr>
          <w:rFonts w:ascii="Times New Roman" w:hAnsi="Times New Roman" w:cs="Times New Roman"/>
          <w:sz w:val="26"/>
          <w:szCs w:val="26"/>
        </w:rPr>
        <w:t>ách cùng môn nằm kề nhau?</w:t>
      </w:r>
    </w:p>
    <w:p w:rsidR="00476F32" w:rsidRPr="00161EDB" w:rsidRDefault="00476F32" w:rsidP="001A34CF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Hai đầu kệ là sách toán.</w:t>
      </w:r>
    </w:p>
    <w:p w:rsidR="00476F32" w:rsidRPr="005229FB" w:rsidRDefault="00476F32" w:rsidP="001A34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4 (2 điểm)</w:t>
      </w:r>
      <w:r w:rsidRPr="005229FB">
        <w:rPr>
          <w:rFonts w:ascii="Times New Roman" w:hAnsi="Times New Roman" w:cs="Times New Roman"/>
          <w:b/>
          <w:bCs/>
          <w:sz w:val="26"/>
          <w:szCs w:val="26"/>
        </w:rPr>
        <w:t>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Tìm số nguyên dương n biết rằng hệ số của </w:t>
      </w:r>
      <w:r w:rsidRPr="00F8644F">
        <w:rPr>
          <w:rFonts w:ascii="Times New Roman" w:hAnsi="Times New Roman" w:cs="Times New Roman"/>
          <w:position w:val="-6"/>
          <w:sz w:val="26"/>
          <w:szCs w:val="26"/>
        </w:rPr>
        <w:object w:dxaOrig="300" w:dyaOrig="340">
          <v:shape id="_x0000_i1027" type="#_x0000_t75" style="width:15pt;height:17.25pt" o:ole="">
            <v:imagedata r:id="rId9" o:title=""/>
          </v:shape>
          <o:OLEObject Type="Embed" ProgID="Equation.DSMT4" ShapeID="_x0000_i1027" DrawAspect="Content" ObjectID="_1447130837" r:id="rId10"/>
        </w:object>
      </w:r>
      <w:r>
        <w:rPr>
          <w:rFonts w:ascii="Times New Roman" w:hAnsi="Times New Roman" w:cs="Times New Roman"/>
          <w:sz w:val="26"/>
          <w:szCs w:val="26"/>
        </w:rPr>
        <w:t xml:space="preserve"> trong khai triển </w:t>
      </w:r>
      <w:r w:rsidRPr="00592393">
        <w:rPr>
          <w:rFonts w:ascii="Times New Roman" w:hAnsi="Times New Roman" w:cs="Times New Roman"/>
          <w:position w:val="-18"/>
          <w:sz w:val="26"/>
          <w:szCs w:val="26"/>
        </w:rPr>
        <w:object w:dxaOrig="960" w:dyaOrig="540">
          <v:shape id="_x0000_i1028" type="#_x0000_t75" style="width:48pt;height:27pt" o:ole="">
            <v:imagedata r:id="rId11" o:title=""/>
          </v:shape>
          <o:OLEObject Type="Embed" ProgID="Equation.DSMT4" ShapeID="_x0000_i1028" DrawAspect="Content" ObjectID="_1447130838" r:id="rId12"/>
        </w:object>
      </w:r>
      <w:r>
        <w:rPr>
          <w:rFonts w:ascii="Times New Roman" w:hAnsi="Times New Roman" w:cs="Times New Roman"/>
          <w:sz w:val="26"/>
          <w:szCs w:val="26"/>
        </w:rPr>
        <w:t xml:space="preserve"> bằng </w:t>
      </w:r>
      <w:r w:rsidRPr="00592393">
        <w:rPr>
          <w:rFonts w:ascii="Times New Roman" w:hAnsi="Times New Roman" w:cs="Times New Roman"/>
          <w:position w:val="-6"/>
          <w:sz w:val="26"/>
          <w:szCs w:val="26"/>
        </w:rPr>
        <w:object w:dxaOrig="279" w:dyaOrig="340">
          <v:shape id="_x0000_i1029" type="#_x0000_t75" style="width:14.25pt;height:17.25pt" o:ole="">
            <v:imagedata r:id="rId13" o:title=""/>
          </v:shape>
          <o:OLEObject Type="Embed" ProgID="Equation.DSMT4" ShapeID="_x0000_i1029" DrawAspect="Content" ObjectID="_1447130839" r:id="rId14"/>
        </w:object>
      </w:r>
      <w:r w:rsidRPr="005229FB">
        <w:rPr>
          <w:rFonts w:ascii="Times New Roman" w:hAnsi="Times New Roman" w:cs="Times New Roman"/>
          <w:sz w:val="26"/>
          <w:szCs w:val="26"/>
        </w:rPr>
        <w:t>.</w:t>
      </w:r>
    </w:p>
    <w:p w:rsidR="00476F32" w:rsidRPr="005229FB" w:rsidRDefault="00476F32" w:rsidP="001A34C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5 (3 điểm)</w:t>
      </w:r>
      <w:r w:rsidRPr="005229FB">
        <w:rPr>
          <w:rFonts w:ascii="Times New Roman" w:hAnsi="Times New Roman" w:cs="Times New Roman"/>
          <w:b/>
          <w:bCs/>
          <w:sz w:val="26"/>
          <w:szCs w:val="26"/>
        </w:rPr>
        <w:t>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229FB">
        <w:rPr>
          <w:rFonts w:ascii="Times New Roman" w:hAnsi="Times New Roman" w:cs="Times New Roman"/>
          <w:sz w:val="26"/>
          <w:szCs w:val="26"/>
        </w:rPr>
        <w:t>Một bình đự</w:t>
      </w:r>
      <w:r>
        <w:rPr>
          <w:rFonts w:ascii="Times New Roman" w:hAnsi="Times New Roman" w:cs="Times New Roman"/>
          <w:sz w:val="26"/>
          <w:szCs w:val="26"/>
        </w:rPr>
        <w:t>ng 10 viên bi, trong đó có 4</w:t>
      </w:r>
      <w:r w:rsidRPr="005229FB">
        <w:rPr>
          <w:rFonts w:ascii="Times New Roman" w:hAnsi="Times New Roman" w:cs="Times New Roman"/>
          <w:sz w:val="26"/>
          <w:szCs w:val="26"/>
        </w:rPr>
        <w:t xml:space="preserve"> viên bi loạ</w:t>
      </w:r>
      <w:r>
        <w:rPr>
          <w:rFonts w:ascii="Times New Roman" w:hAnsi="Times New Roman" w:cs="Times New Roman"/>
          <w:sz w:val="26"/>
          <w:szCs w:val="26"/>
        </w:rPr>
        <w:t>i 1</w:t>
      </w:r>
      <w:r w:rsidRPr="005229F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229FB">
        <w:rPr>
          <w:rFonts w:ascii="Times New Roman" w:hAnsi="Times New Roman" w:cs="Times New Roman"/>
          <w:sz w:val="26"/>
          <w:szCs w:val="26"/>
        </w:rPr>
        <w:t>mỗi viên nặ</w:t>
      </w:r>
      <w:r>
        <w:rPr>
          <w:rFonts w:ascii="Times New Roman" w:hAnsi="Times New Roman" w:cs="Times New Roman"/>
          <w:sz w:val="26"/>
          <w:szCs w:val="26"/>
        </w:rPr>
        <w:t>ng 50gam;</w:t>
      </w:r>
      <w:r w:rsidRPr="005229FB">
        <w:rPr>
          <w:rFonts w:ascii="Times New Roman" w:hAnsi="Times New Roman" w:cs="Times New Roman"/>
          <w:sz w:val="26"/>
          <w:szCs w:val="26"/>
        </w:rPr>
        <w:t xml:space="preserve"> 3 viên loạ</w:t>
      </w:r>
      <w:r>
        <w:rPr>
          <w:rFonts w:ascii="Times New Roman" w:hAnsi="Times New Roman" w:cs="Times New Roman"/>
          <w:sz w:val="26"/>
          <w:szCs w:val="26"/>
        </w:rPr>
        <w:t>i 2</w:t>
      </w:r>
      <w:r w:rsidRPr="005229F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229FB">
        <w:rPr>
          <w:rFonts w:ascii="Times New Roman" w:hAnsi="Times New Roman" w:cs="Times New Roman"/>
          <w:sz w:val="26"/>
          <w:szCs w:val="26"/>
        </w:rPr>
        <w:t>mỗi viên nặ</w:t>
      </w:r>
      <w:r>
        <w:rPr>
          <w:rFonts w:ascii="Times New Roman" w:hAnsi="Times New Roman" w:cs="Times New Roman"/>
          <w:sz w:val="26"/>
          <w:szCs w:val="26"/>
        </w:rPr>
        <w:t>ng 40 gam;</w:t>
      </w:r>
      <w:r w:rsidRPr="005229FB">
        <w:rPr>
          <w:rFonts w:ascii="Times New Roman" w:hAnsi="Times New Roman" w:cs="Times New Roman"/>
          <w:sz w:val="26"/>
          <w:szCs w:val="26"/>
        </w:rPr>
        <w:t xml:space="preserve"> 3 viên loạ</w:t>
      </w:r>
      <w:r>
        <w:rPr>
          <w:rFonts w:ascii="Times New Roman" w:hAnsi="Times New Roman" w:cs="Times New Roman"/>
          <w:sz w:val="26"/>
          <w:szCs w:val="26"/>
        </w:rPr>
        <w:t>i 3</w:t>
      </w:r>
      <w:r w:rsidRPr="005229F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229FB">
        <w:rPr>
          <w:rFonts w:ascii="Times New Roman" w:hAnsi="Times New Roman" w:cs="Times New Roman"/>
          <w:sz w:val="26"/>
          <w:szCs w:val="26"/>
        </w:rPr>
        <w:t>mỗi viên nặng 30 gam.</w:t>
      </w:r>
      <w:r>
        <w:rPr>
          <w:rFonts w:ascii="Times New Roman" w:hAnsi="Times New Roman" w:cs="Times New Roman"/>
          <w:sz w:val="26"/>
          <w:szCs w:val="26"/>
        </w:rPr>
        <w:t xml:space="preserve"> Lấy ngẫu nhiên một viên bi trong bình trên. </w:t>
      </w:r>
      <w:r w:rsidRPr="005229FB">
        <w:rPr>
          <w:rFonts w:ascii="Times New Roman" w:hAnsi="Times New Roman" w:cs="Times New Roman"/>
          <w:sz w:val="26"/>
          <w:szCs w:val="26"/>
        </w:rPr>
        <w:t>Kí hiệu X là trọng lượng củ</w:t>
      </w:r>
      <w:r>
        <w:rPr>
          <w:rFonts w:ascii="Times New Roman" w:hAnsi="Times New Roman" w:cs="Times New Roman"/>
          <w:sz w:val="26"/>
          <w:szCs w:val="26"/>
        </w:rPr>
        <w:t>a viên bi được lấy ra</w:t>
      </w:r>
      <w:r w:rsidRPr="005229FB">
        <w:rPr>
          <w:rFonts w:ascii="Times New Roman" w:hAnsi="Times New Roman" w:cs="Times New Roman"/>
          <w:sz w:val="26"/>
          <w:szCs w:val="26"/>
        </w:rPr>
        <w:t>.</w:t>
      </w:r>
    </w:p>
    <w:p w:rsidR="00476F32" w:rsidRPr="005229FB" w:rsidRDefault="00476F32" w:rsidP="001A34CF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</w:t>
      </w:r>
      <w:r w:rsidRPr="005229FB">
        <w:rPr>
          <w:rFonts w:ascii="Times New Roman" w:hAnsi="Times New Roman" w:cs="Times New Roman"/>
          <w:sz w:val="26"/>
          <w:szCs w:val="26"/>
        </w:rPr>
        <w:t>ập bảng phân bố xác suất của X.</w:t>
      </w:r>
    </w:p>
    <w:p w:rsidR="00476F32" w:rsidRPr="005229FB" w:rsidRDefault="00476F32" w:rsidP="001A34CF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229FB">
        <w:rPr>
          <w:rFonts w:ascii="Times New Roman" w:hAnsi="Times New Roman" w:cs="Times New Roman"/>
          <w:sz w:val="26"/>
          <w:szCs w:val="26"/>
        </w:rPr>
        <w:t>Tính kì vọ</w:t>
      </w:r>
      <w:r>
        <w:rPr>
          <w:rFonts w:ascii="Times New Roman" w:hAnsi="Times New Roman" w:cs="Times New Roman"/>
          <w:sz w:val="26"/>
          <w:szCs w:val="26"/>
        </w:rPr>
        <w:t xml:space="preserve">ng </w:t>
      </w:r>
      <w:r w:rsidRPr="005229FB">
        <w:rPr>
          <w:rFonts w:ascii="Times New Roman" w:hAnsi="Times New Roman" w:cs="Times New Roman"/>
          <w:sz w:val="26"/>
          <w:szCs w:val="26"/>
        </w:rPr>
        <w:t>và phương sai của X.</w:t>
      </w:r>
    </w:p>
    <w:p w:rsidR="00476F32" w:rsidRPr="002A6FE9" w:rsidRDefault="00476F32" w:rsidP="001A34C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--------------------------HẾT----------------------------</w:t>
      </w:r>
    </w:p>
    <w:sectPr w:rsidR="00476F32" w:rsidRPr="002A6FE9" w:rsidSect="001A34CF">
      <w:pgSz w:w="11907" w:h="16840" w:code="9"/>
      <w:pgMar w:top="360" w:right="927" w:bottom="1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55B85"/>
    <w:multiLevelType w:val="hybridMultilevel"/>
    <w:tmpl w:val="CFF6CFB2"/>
    <w:lvl w:ilvl="0" w:tplc="5D36353E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A1636DD"/>
    <w:multiLevelType w:val="hybridMultilevel"/>
    <w:tmpl w:val="457879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8714C0"/>
    <w:multiLevelType w:val="hybridMultilevel"/>
    <w:tmpl w:val="2542A886"/>
    <w:lvl w:ilvl="0" w:tplc="97D41BCA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E591F"/>
    <w:multiLevelType w:val="hybridMultilevel"/>
    <w:tmpl w:val="439E666E"/>
    <w:lvl w:ilvl="0" w:tplc="68AE772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D865571"/>
    <w:multiLevelType w:val="hybridMultilevel"/>
    <w:tmpl w:val="465ED2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604346"/>
    <w:multiLevelType w:val="hybridMultilevel"/>
    <w:tmpl w:val="A2A663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A15AF6"/>
    <w:multiLevelType w:val="hybridMultilevel"/>
    <w:tmpl w:val="2ED2BD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72413B"/>
    <w:multiLevelType w:val="hybridMultilevel"/>
    <w:tmpl w:val="2542A886"/>
    <w:lvl w:ilvl="0" w:tplc="97D41BCA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BE166C"/>
    <w:multiLevelType w:val="hybridMultilevel"/>
    <w:tmpl w:val="64A6C3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593D21"/>
    <w:multiLevelType w:val="hybridMultilevel"/>
    <w:tmpl w:val="CFF6CFB2"/>
    <w:lvl w:ilvl="0" w:tplc="5D36353E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06E087E"/>
    <w:multiLevelType w:val="hybridMultilevel"/>
    <w:tmpl w:val="465ED2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0"/>
  </w:num>
  <w:num w:numId="5">
    <w:abstractNumId w:val="5"/>
  </w:num>
  <w:num w:numId="6">
    <w:abstractNumId w:val="1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  <w:num w:numId="10">
    <w:abstractNumId w:val="9"/>
  </w:num>
  <w:num w:numId="11">
    <w:abstractNumId w:val="8"/>
  </w:num>
  <w:num w:numId="12">
    <w:abstractNumId w:val="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C4DE9"/>
    <w:rsid w:val="001014F3"/>
    <w:rsid w:val="001024FC"/>
    <w:rsid w:val="0013650D"/>
    <w:rsid w:val="00161EDB"/>
    <w:rsid w:val="001A1FEE"/>
    <w:rsid w:val="001A34CF"/>
    <w:rsid w:val="001B134C"/>
    <w:rsid w:val="001B4A9C"/>
    <w:rsid w:val="00234E88"/>
    <w:rsid w:val="00242E09"/>
    <w:rsid w:val="002A6FE9"/>
    <w:rsid w:val="002E2E26"/>
    <w:rsid w:val="00342C7D"/>
    <w:rsid w:val="003B5511"/>
    <w:rsid w:val="003C5596"/>
    <w:rsid w:val="0043760D"/>
    <w:rsid w:val="00476F32"/>
    <w:rsid w:val="004953F3"/>
    <w:rsid w:val="004B58AC"/>
    <w:rsid w:val="004D0C44"/>
    <w:rsid w:val="004D1752"/>
    <w:rsid w:val="005229FB"/>
    <w:rsid w:val="0055354D"/>
    <w:rsid w:val="00592393"/>
    <w:rsid w:val="005A69CF"/>
    <w:rsid w:val="006309E9"/>
    <w:rsid w:val="0069220F"/>
    <w:rsid w:val="006A4FB7"/>
    <w:rsid w:val="006B4967"/>
    <w:rsid w:val="006F186E"/>
    <w:rsid w:val="00765089"/>
    <w:rsid w:val="00775221"/>
    <w:rsid w:val="00780704"/>
    <w:rsid w:val="007A7E8F"/>
    <w:rsid w:val="00814672"/>
    <w:rsid w:val="00874D4E"/>
    <w:rsid w:val="00893AA5"/>
    <w:rsid w:val="008B11D0"/>
    <w:rsid w:val="008F03EE"/>
    <w:rsid w:val="00997541"/>
    <w:rsid w:val="009C4FB0"/>
    <w:rsid w:val="00A02C50"/>
    <w:rsid w:val="00A1179A"/>
    <w:rsid w:val="00A502D0"/>
    <w:rsid w:val="00AA5111"/>
    <w:rsid w:val="00AF16D3"/>
    <w:rsid w:val="00AF44E3"/>
    <w:rsid w:val="00B57620"/>
    <w:rsid w:val="00B8565B"/>
    <w:rsid w:val="00BE74CF"/>
    <w:rsid w:val="00C506D9"/>
    <w:rsid w:val="00CB7529"/>
    <w:rsid w:val="00CD24FE"/>
    <w:rsid w:val="00CF2649"/>
    <w:rsid w:val="00D00425"/>
    <w:rsid w:val="00D15EDF"/>
    <w:rsid w:val="00D42685"/>
    <w:rsid w:val="00DA3801"/>
    <w:rsid w:val="00DA411E"/>
    <w:rsid w:val="00DE77D2"/>
    <w:rsid w:val="00F038BF"/>
    <w:rsid w:val="00F8644F"/>
    <w:rsid w:val="00FA0C69"/>
    <w:rsid w:val="00FA5B5D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08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893AA5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27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750</TotalTime>
  <Pages>1</Pages>
  <Words>384</Words>
  <Characters>2192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48</cp:revision>
  <cp:lastPrinted>2013-11-28T01:01:00Z</cp:lastPrinted>
  <dcterms:created xsi:type="dcterms:W3CDTF">2013-09-13T03:52:00Z</dcterms:created>
  <dcterms:modified xsi:type="dcterms:W3CDTF">2013-11-28T01:01:00Z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